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3B7" w:rsidRDefault="002773B7" w:rsidP="002773B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Roger GODBER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2773B7" w:rsidRDefault="002773B7" w:rsidP="002773B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Wellington, Shropshire. Mercer.</w:t>
      </w:r>
    </w:p>
    <w:p w:rsidR="002773B7" w:rsidRDefault="002773B7" w:rsidP="002773B7">
      <w:pPr>
        <w:rPr>
          <w:rFonts w:ascii="Times New Roman" w:eastAsia="Calibri" w:hAnsi="Times New Roman" w:cs="Times New Roman"/>
        </w:rPr>
      </w:pPr>
    </w:p>
    <w:p w:rsidR="002773B7" w:rsidRDefault="002773B7" w:rsidP="002773B7">
      <w:pPr>
        <w:rPr>
          <w:rFonts w:ascii="Times New Roman" w:eastAsia="Calibri" w:hAnsi="Times New Roman" w:cs="Times New Roman"/>
        </w:rPr>
      </w:pPr>
    </w:p>
    <w:p w:rsidR="002773B7" w:rsidRDefault="002773B7" w:rsidP="002773B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Hugh Broun of Newport(q.v.) brought a plaint of debt against him, </w:t>
      </w:r>
    </w:p>
    <w:p w:rsidR="002773B7" w:rsidRDefault="002773B7" w:rsidP="002773B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Thomas Hill of Wellington(q.v.) and Thomas </w:t>
      </w:r>
      <w:proofErr w:type="spellStart"/>
      <w:r>
        <w:rPr>
          <w:rFonts w:ascii="Times New Roman" w:eastAsia="Calibri" w:hAnsi="Times New Roman" w:cs="Times New Roman"/>
        </w:rPr>
        <w:t>Tytley</w:t>
      </w:r>
      <w:proofErr w:type="spellEnd"/>
      <w:r>
        <w:rPr>
          <w:rFonts w:ascii="Times New Roman" w:eastAsia="Calibri" w:hAnsi="Times New Roman" w:cs="Times New Roman"/>
        </w:rPr>
        <w:t xml:space="preserve"> of Market Drayton(q.v.).</w:t>
      </w:r>
    </w:p>
    <w:p w:rsidR="002773B7" w:rsidRDefault="002773B7" w:rsidP="002773B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2773B7" w:rsidRDefault="002773B7" w:rsidP="002773B7">
      <w:pPr>
        <w:rPr>
          <w:rFonts w:ascii="Times New Roman" w:eastAsia="Calibri" w:hAnsi="Times New Roman" w:cs="Times New Roman"/>
        </w:rPr>
      </w:pPr>
    </w:p>
    <w:p w:rsidR="002773B7" w:rsidRDefault="002773B7" w:rsidP="002773B7">
      <w:pPr>
        <w:rPr>
          <w:rFonts w:ascii="Times New Roman" w:eastAsia="Calibri" w:hAnsi="Times New Roman" w:cs="Times New Roman"/>
        </w:rPr>
      </w:pPr>
    </w:p>
    <w:p w:rsidR="002773B7" w:rsidRDefault="002773B7" w:rsidP="002773B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28 April 2017</w:t>
      </w:r>
    </w:p>
    <w:p w:rsidR="006B2F86" w:rsidRPr="00E71FC3" w:rsidRDefault="002773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3B7" w:rsidRDefault="002773B7" w:rsidP="00E71FC3">
      <w:r>
        <w:separator/>
      </w:r>
    </w:p>
  </w:endnote>
  <w:endnote w:type="continuationSeparator" w:id="0">
    <w:p w:rsidR="002773B7" w:rsidRDefault="002773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3B7" w:rsidRDefault="002773B7" w:rsidP="00E71FC3">
      <w:r>
        <w:separator/>
      </w:r>
    </w:p>
  </w:footnote>
  <w:footnote w:type="continuationSeparator" w:id="0">
    <w:p w:rsidR="002773B7" w:rsidRDefault="002773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B7"/>
    <w:rsid w:val="001A7C09"/>
    <w:rsid w:val="002773B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FB1198-0074-49D6-A367-67A95CB4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773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2017-05-02T21:09:00Z</dcterms:created>
  <dcterms:modified xsi:type="dcterms:W3CDTF">2017-05-02T21:12:00Z</dcterms:modified>
</cp:coreProperties>
</file>